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5A55BA">
        <w:rPr>
          <w:rFonts w:cs="Arial"/>
          <w:b/>
          <w:caps/>
          <w:sz w:val="28"/>
          <w:szCs w:val="28"/>
        </w:rPr>
        <w:t>1600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5A55BA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5A55BA">
              <w:rPr>
                <w:rFonts w:cs="Arial"/>
                <w:sz w:val="20"/>
                <w:szCs w:val="20"/>
              </w:rPr>
              <w:t>Reparos na sinalização viária nas vias do Bairro Portal Alvorada.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AD6F0A" w:rsidRDefault="00AD6F0A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5A55BA" w:rsidRPr="005A55BA" w:rsidRDefault="003A77BE" w:rsidP="005A55BA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5A55BA">
        <w:rPr>
          <w:rFonts w:cs="Arial"/>
        </w:rPr>
        <w:t>r</w:t>
      </w:r>
      <w:r w:rsidR="005A55BA" w:rsidRPr="005A55BA">
        <w:rPr>
          <w:rFonts w:cs="Arial"/>
        </w:rPr>
        <w:t>eparos na sinalização viária nas</w:t>
      </w:r>
      <w:r w:rsidR="005A55BA">
        <w:rPr>
          <w:rFonts w:cs="Arial"/>
        </w:rPr>
        <w:t xml:space="preserve"> vias do Bairro Portal Alvorada, </w:t>
      </w:r>
      <w:r w:rsidR="005A55BA" w:rsidRPr="005A55BA">
        <w:rPr>
          <w:rFonts w:cs="Arial"/>
        </w:rPr>
        <w:t>juntamente com a Secretaria de Infraestrutura e Mobilidade Urbana, tais como pintura de novas faixas de pedestres, travessias elevadas, legendas de PARE e retenção, pintur</w:t>
      </w:r>
      <w:r w:rsidR="005A55BA">
        <w:rPr>
          <w:rFonts w:cs="Arial"/>
        </w:rPr>
        <w:t>as e trocas de placas em geral</w:t>
      </w:r>
      <w:r w:rsidR="005A55BA" w:rsidRPr="005A55BA">
        <w:rPr>
          <w:rFonts w:cs="Arial"/>
        </w:rPr>
        <w:t>, visando a segurança de pedestres, veículos e ciclistas que transitam na região.</w:t>
      </w:r>
    </w:p>
    <w:p w:rsidR="003A77BE" w:rsidRPr="001840AD" w:rsidRDefault="008C72B7" w:rsidP="005A55BA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bookmarkStart w:id="0" w:name="_GoBack"/>
      <w:bookmarkEnd w:id="0"/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D6F0A">
        <w:rPr>
          <w:rFonts w:cs="Arial"/>
        </w:rPr>
        <w:t xml:space="preserve">2 de junho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D6F0A" w:rsidRPr="005D429C" w:rsidRDefault="00AD6F0A" w:rsidP="00AD6F0A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AD6F0A" w:rsidRPr="005D429C" w:rsidRDefault="00AD6F0A" w:rsidP="00AD6F0A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PSDB</w:t>
      </w:r>
      <w:r w:rsidRPr="00FA48F9">
        <w:rPr>
          <w:rFonts w:eastAsia="Calibri" w:cs="Arial"/>
          <w:lang w:eastAsia="en-US"/>
        </w:rPr>
        <w:t xml:space="preserve"> </w:t>
      </w:r>
    </w:p>
    <w:p w:rsidR="00AD6F0A" w:rsidRDefault="00AD6F0A" w:rsidP="00AD6F0A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EC031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0D1" w:rsidRDefault="00D460D1">
      <w:r>
        <w:separator/>
      </w:r>
    </w:p>
  </w:endnote>
  <w:endnote w:type="continuationSeparator" w:id="0">
    <w:p w:rsidR="00D460D1" w:rsidRDefault="00D46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0D1" w:rsidRDefault="00D460D1">
      <w:r>
        <w:separator/>
      </w:r>
    </w:p>
  </w:footnote>
  <w:footnote w:type="continuationSeparator" w:id="0">
    <w:p w:rsidR="00D460D1" w:rsidRDefault="00D46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D6F0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D6F0A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A55B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D6F0A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3A0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42A8B"/>
    <w:rsid w:val="00D460D1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CA11C-73AE-4968-855B-11AD5F808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117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2021-06-01T01:53:00Z</dcterms:created>
  <dcterms:modified xsi:type="dcterms:W3CDTF">2021-06-01T01:58:00Z</dcterms:modified>
</cp:coreProperties>
</file>